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E03E29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70036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093"/>
        <w:gridCol w:w="3294"/>
        <w:gridCol w:w="4536"/>
      </w:tblGrid>
      <w:tr w:rsidR="002A17D3" w:rsidRPr="002A17D3" w:rsidTr="002A17D3">
        <w:trPr>
          <w:trHeight w:val="535"/>
        </w:trPr>
        <w:tc>
          <w:tcPr>
            <w:tcW w:w="9923" w:type="dxa"/>
            <w:gridSpan w:val="3"/>
            <w:vAlign w:val="center"/>
          </w:tcPr>
          <w:p w:rsidR="002A17D3" w:rsidRDefault="003368CF" w:rsidP="00F71F63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Friday 5</w:t>
            </w:r>
            <w:r w:rsidR="00F71F63" w:rsidRPr="00F71F63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F71F63">
              <w:rPr>
                <w:rFonts w:ascii="Comic Sans MS" w:hAnsi="Comic Sans MS"/>
                <w:sz w:val="32"/>
              </w:rPr>
              <w:t xml:space="preserve"> </w:t>
            </w:r>
            <w:r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  <w:p w:rsidR="00E03E29" w:rsidRDefault="00E03E29" w:rsidP="00E03E29">
            <w:pPr>
              <w:rPr>
                <w:rFonts w:ascii="Comic Sans MS" w:hAnsi="Comic Sans MS"/>
                <w:sz w:val="24"/>
              </w:rPr>
            </w:pPr>
          </w:p>
          <w:p w:rsidR="00E03E29" w:rsidRDefault="00E03E29" w:rsidP="00E03E29">
            <w:pPr>
              <w:rPr>
                <w:rFonts w:ascii="Comic Sans MS" w:hAnsi="Comic Sans MS" w:cstheme="minorHAnsi"/>
                <w:sz w:val="24"/>
                <w:szCs w:val="24"/>
              </w:rPr>
            </w:pPr>
            <w:r w:rsidRPr="00E03E29">
              <w:rPr>
                <w:rFonts w:ascii="Comic Sans MS" w:hAnsi="Comic Sans MS" w:cstheme="minorHAnsi"/>
                <w:b/>
                <w:sz w:val="24"/>
                <w:szCs w:val="24"/>
                <w:highlight w:val="yellow"/>
              </w:rPr>
              <w:t xml:space="preserve">TT </w:t>
            </w:r>
            <w:proofErr w:type="spellStart"/>
            <w:r w:rsidRPr="00E03E29">
              <w:rPr>
                <w:rFonts w:ascii="Comic Sans MS" w:hAnsi="Comic Sans MS" w:cstheme="minorHAnsi"/>
                <w:b/>
                <w:sz w:val="24"/>
                <w:szCs w:val="24"/>
                <w:highlight w:val="yellow"/>
              </w:rPr>
              <w:t>Rockstars</w:t>
            </w:r>
            <w:proofErr w:type="spellEnd"/>
            <w:r w:rsidRPr="00E03E29">
              <w:rPr>
                <w:rFonts w:ascii="Comic Sans MS" w:hAnsi="Comic Sans MS" w:cstheme="minorHAnsi"/>
                <w:b/>
                <w:sz w:val="24"/>
                <w:szCs w:val="24"/>
                <w:highlight w:val="yellow"/>
              </w:rPr>
              <w:t xml:space="preserve"> Battle!</w:t>
            </w:r>
            <w:r w:rsidRPr="00E03E29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theme="minorHAnsi"/>
                <w:sz w:val="24"/>
                <w:szCs w:val="24"/>
              </w:rPr>
              <w:t xml:space="preserve">Today between 9am and 12pm you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can</w:t>
            </w:r>
            <w:bookmarkStart w:id="0" w:name="_GoBack"/>
            <w:bookmarkEnd w:id="0"/>
            <w:r>
              <w:rPr>
                <w:rFonts w:ascii="Comic Sans MS" w:hAnsi="Comic Sans MS" w:cstheme="minorHAnsi"/>
                <w:sz w:val="24"/>
                <w:szCs w:val="24"/>
              </w:rPr>
              <w:t xml:space="preserve"> play for the honour of Year 5… yes, it’s Y5 versus Y6! </w:t>
            </w:r>
          </w:p>
          <w:p w:rsidR="00E03E29" w:rsidRDefault="00E03E29" w:rsidP="00E03E29">
            <w:pPr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 xml:space="preserve">We know that King Sally and Jazzy </w:t>
            </w:r>
            <w:proofErr w:type="spellStart"/>
            <w:r>
              <w:rPr>
                <w:rFonts w:ascii="Comic Sans MS" w:hAnsi="Comic Sans MS" w:cstheme="minorHAnsi"/>
                <w:sz w:val="24"/>
                <w:szCs w:val="24"/>
              </w:rPr>
              <w:t>Solinger</w:t>
            </w:r>
            <w:proofErr w:type="spellEnd"/>
            <w:r>
              <w:rPr>
                <w:rFonts w:ascii="Comic Sans MS" w:hAnsi="Comic Sans MS" w:cstheme="minorHAnsi"/>
                <w:sz w:val="24"/>
                <w:szCs w:val="24"/>
              </w:rPr>
              <w:t xml:space="preserve"> will be tough to beat, but we have our own </w:t>
            </w:r>
            <w:proofErr w:type="spellStart"/>
            <w:r>
              <w:rPr>
                <w:rFonts w:ascii="Comic Sans MS" w:hAnsi="Comic Sans MS" w:cstheme="minorHAnsi"/>
                <w:sz w:val="24"/>
                <w:szCs w:val="24"/>
              </w:rPr>
              <w:t>Rockstar</w:t>
            </w:r>
            <w:proofErr w:type="spellEnd"/>
            <w:r>
              <w:rPr>
                <w:rFonts w:ascii="Comic Sans MS" w:hAnsi="Comic Sans MS" w:cstheme="minorHAnsi"/>
                <w:sz w:val="24"/>
                <w:szCs w:val="24"/>
              </w:rPr>
              <w:t xml:space="preserve"> Heroes too. We can do it! Every point helps </w:t>
            </w:r>
            <w:r w:rsidRPr="00CB3680">
              <w:rPr>
                <w:rFonts w:ascii="Comic Sans MS" w:hAnsi="Comic Sans MS" w:cstheme="minorHAnsi"/>
                <w:sz w:val="24"/>
                <w:szCs w:val="24"/>
              </w:rPr>
              <w:sym w:font="Wingdings" w:char="F04A"/>
            </w:r>
          </w:p>
          <w:p w:rsidR="00E03E29" w:rsidRPr="002A17D3" w:rsidRDefault="00E03E29" w:rsidP="00F71F63">
            <w:pPr>
              <w:rPr>
                <w:rFonts w:ascii="Comic Sans MS" w:hAnsi="Comic Sans MS"/>
                <w:sz w:val="24"/>
              </w:rPr>
            </w:pPr>
          </w:p>
        </w:tc>
      </w:tr>
      <w:tr w:rsidR="00E80FEB" w:rsidRPr="002A17D3" w:rsidTr="00E80FEB">
        <w:trPr>
          <w:trHeight w:val="136"/>
        </w:trPr>
        <w:tc>
          <w:tcPr>
            <w:tcW w:w="2268" w:type="dxa"/>
            <w:vMerge w:val="restart"/>
          </w:tcPr>
          <w:p w:rsidR="00E80FEB" w:rsidRPr="002A17D3" w:rsidRDefault="00E80FEB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  <w:gridSpan w:val="2"/>
          </w:tcPr>
          <w:p w:rsidR="00E80FEB" w:rsidRPr="002A17D3" w:rsidRDefault="00E80FEB" w:rsidP="00E80FE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80FEB" w:rsidRPr="002A17D3" w:rsidTr="007E3C5F">
        <w:trPr>
          <w:trHeight w:val="500"/>
        </w:trPr>
        <w:tc>
          <w:tcPr>
            <w:tcW w:w="2268" w:type="dxa"/>
            <w:vMerge/>
          </w:tcPr>
          <w:p w:rsidR="00E80FEB" w:rsidRPr="002A17D3" w:rsidRDefault="00E80FEB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827" w:type="dxa"/>
          </w:tcPr>
          <w:p w:rsidR="00E80FEB" w:rsidRPr="002A17D3" w:rsidRDefault="00E80FEB" w:rsidP="00E80FEB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80FEB" w:rsidRPr="002A17D3" w:rsidRDefault="00E80FEB" w:rsidP="00E80FEB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3828" w:type="dxa"/>
          </w:tcPr>
          <w:p w:rsidR="00E80FEB" w:rsidRPr="002A17D3" w:rsidRDefault="00E80FE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>
                  <wp:extent cx="2741930" cy="3549424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inja warm up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306" cy="3561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  <w:gridSpan w:val="2"/>
          </w:tcPr>
          <w:p w:rsidR="00E03E29" w:rsidRDefault="00E03E29" w:rsidP="00E03E29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Calibri" w:hAnsi="Calibri" w:cs="Segoe UI"/>
                <w:color w:val="201F1E"/>
                <w:sz w:val="22"/>
                <w:szCs w:val="22"/>
              </w:rPr>
            </w:pP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At 9.30am today, tune in to the NSPCC Facebook page </w:t>
            </w:r>
            <w:hyperlink r:id="rId8" w:tgtFrame="_blank" w:history="1">
              <w:r>
                <w:rPr>
                  <w:rStyle w:val="Hyperlink"/>
                  <w:rFonts w:ascii="Comic Sans MS" w:hAnsi="Comic Sans MS" w:cs="Segoe UI"/>
                  <w:color w:val="0C64C0"/>
                  <w:bdr w:val="none" w:sz="0" w:space="0" w:color="auto" w:frame="1"/>
                </w:rPr>
                <w:t>facebook.com/</w:t>
              </w:r>
              <w:proofErr w:type="spellStart"/>
              <w:r>
                <w:rPr>
                  <w:rStyle w:val="Hyperlink"/>
                  <w:rFonts w:ascii="Comic Sans MS" w:hAnsi="Comic Sans MS" w:cs="Segoe UI"/>
                  <w:color w:val="0C64C0"/>
                  <w:bdr w:val="none" w:sz="0" w:space="0" w:color="auto" w:frame="1"/>
                </w:rPr>
                <w:t>nspcc</w:t>
              </w:r>
              <w:proofErr w:type="spellEnd"/>
              <w:r>
                <w:rPr>
                  <w:rStyle w:val="Hyperlink"/>
                  <w:rFonts w:ascii="Comic Sans MS" w:hAnsi="Comic Sans MS" w:cs="Segoe UI"/>
                  <w:color w:val="0C64C0"/>
                  <w:bdr w:val="none" w:sz="0" w:space="0" w:color="auto" w:frame="1"/>
                </w:rPr>
                <w:t>/</w:t>
              </w:r>
            </w:hyperlink>
            <w:r>
              <w:rPr>
                <w:rFonts w:ascii="Comic Sans MS" w:hAnsi="Comic Sans MS" w:cs="Segoe UI"/>
                <w:color w:val="0C64C0"/>
                <w:bdr w:val="none" w:sz="0" w:space="0" w:color="auto" w:frame="1"/>
              </w:rPr>
              <w:t> </w:t>
            </w: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to join their VIRTUAL </w:t>
            </w:r>
            <w:r>
              <w:rPr>
                <w:rStyle w:val="markqqs2i5kx1"/>
                <w:rFonts w:ascii="Comic Sans MS" w:hAnsi="Comic Sans MS" w:cs="Segoe UI"/>
                <w:b/>
                <w:bCs/>
                <w:color w:val="000000"/>
                <w:bdr w:val="none" w:sz="0" w:space="0" w:color="auto" w:frame="1"/>
              </w:rPr>
              <w:t>Speak</w:t>
            </w:r>
            <w:r>
              <w:rPr>
                <w:rFonts w:ascii="Comic Sans MS" w:hAnsi="Comic Sans MS" w:cs="Segoe UI"/>
                <w:b/>
                <w:bCs/>
                <w:color w:val="000000"/>
                <w:bdr w:val="none" w:sz="0" w:space="0" w:color="auto" w:frame="1"/>
              </w:rPr>
              <w:t> </w:t>
            </w:r>
            <w:r>
              <w:rPr>
                <w:rStyle w:val="markcdxvvl93q"/>
                <w:rFonts w:ascii="Comic Sans MS" w:hAnsi="Comic Sans MS" w:cs="Segoe UI"/>
                <w:b/>
                <w:bCs/>
                <w:color w:val="000000"/>
                <w:bdr w:val="none" w:sz="0" w:space="0" w:color="auto" w:frame="1"/>
              </w:rPr>
              <w:t>out</w:t>
            </w:r>
            <w:r>
              <w:rPr>
                <w:rFonts w:ascii="Comic Sans MS" w:hAnsi="Comic Sans MS" w:cs="Segoe UI"/>
                <w:b/>
                <w:bCs/>
                <w:color w:val="000000"/>
                <w:bdr w:val="none" w:sz="0" w:space="0" w:color="auto" w:frame="1"/>
              </w:rPr>
              <w:t> Stay safe</w:t>
            </w: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 assembly alongside some VERY special guests... Drumroll please...</w:t>
            </w:r>
          </w:p>
          <w:p w:rsidR="00B21EF7" w:rsidRPr="00E03E29" w:rsidRDefault="00E03E29" w:rsidP="00E03E29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201F1E"/>
                <w:sz w:val="23"/>
                <w:szCs w:val="23"/>
              </w:rPr>
            </w:pPr>
            <w:r>
              <w:rPr>
                <w:rFonts w:ascii="Segoe UI Emoji" w:hAnsi="Segoe UI Emoji" w:cs="Segoe UI"/>
                <w:color w:val="000000"/>
                <w:bdr w:val="none" w:sz="0" w:space="0" w:color="auto" w:frame="1"/>
              </w:rPr>
              <w:t>⭐</w:t>
            </w: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️ </w:t>
            </w:r>
            <w:hyperlink r:id="rId9" w:tgtFrame="_blank" w:history="1">
              <w:r w:rsidRPr="00E03E29">
                <w:rPr>
                  <w:rStyle w:val="Hyperlink"/>
                  <w:rFonts w:ascii="Comic Sans MS" w:hAnsi="Comic Sans MS" w:cs="Segoe UI"/>
                  <w:color w:val="000000"/>
                  <w:u w:val="none"/>
                  <w:bdr w:val="none" w:sz="0" w:space="0" w:color="auto" w:frame="1"/>
                </w:rPr>
                <w:t>Ant and Dec</w:t>
              </w:r>
            </w:hyperlink>
            <w:r>
              <w:rPr>
                <w:rFonts w:ascii="Helvetica" w:hAnsi="Helvetica" w:cs="Segoe UI"/>
                <w:color w:val="1C1E21"/>
                <w:sz w:val="21"/>
                <w:szCs w:val="21"/>
                <w:bdr w:val="none" w:sz="0" w:space="0" w:color="auto" w:frame="1"/>
              </w:rPr>
              <w:br/>
            </w:r>
            <w:r>
              <w:rPr>
                <w:rFonts w:ascii="Segoe UI Emoji" w:hAnsi="Segoe UI Emoji" w:cs="Segoe UI"/>
                <w:color w:val="000000"/>
                <w:bdr w:val="none" w:sz="0" w:space="0" w:color="auto" w:frame="1"/>
              </w:rPr>
              <w:t>⭐</w:t>
            </w: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 xml:space="preserve">️ David </w:t>
            </w:r>
            <w:proofErr w:type="spellStart"/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Walliams</w:t>
            </w:r>
            <w:proofErr w:type="spellEnd"/>
            <w:r>
              <w:rPr>
                <w:rFonts w:ascii="Helvetica" w:hAnsi="Helvetica" w:cs="Segoe UI"/>
                <w:color w:val="1C1E21"/>
                <w:sz w:val="21"/>
                <w:szCs w:val="21"/>
                <w:bdr w:val="none" w:sz="0" w:space="0" w:color="auto" w:frame="1"/>
              </w:rPr>
              <w:br/>
            </w:r>
            <w:r>
              <w:rPr>
                <w:rFonts w:ascii="Segoe UI Emoji" w:hAnsi="Segoe UI Emoji" w:cs="Segoe UI"/>
                <w:color w:val="000000"/>
                <w:bdr w:val="none" w:sz="0" w:space="0" w:color="auto" w:frame="1"/>
              </w:rPr>
              <w:t>⭐</w:t>
            </w:r>
            <w:r>
              <w:rPr>
                <w:rFonts w:ascii="Comic Sans MS" w:hAnsi="Comic Sans MS" w:cs="Segoe UI"/>
                <w:color w:val="000000"/>
                <w:bdr w:val="none" w:sz="0" w:space="0" w:color="auto" w:frame="1"/>
              </w:rPr>
              <w:t>️ Children and Families Minister Vicky Ford MP!</w:t>
            </w:r>
          </w:p>
        </w:tc>
      </w:tr>
      <w:tr w:rsidR="00A02DFE" w:rsidRPr="002A17D3" w:rsidTr="00C746F5">
        <w:trPr>
          <w:trHeight w:val="990"/>
        </w:trPr>
        <w:tc>
          <w:tcPr>
            <w:tcW w:w="2268" w:type="dxa"/>
          </w:tcPr>
          <w:p w:rsidR="00A02DFE" w:rsidRPr="002A17D3" w:rsidRDefault="00A02DFE" w:rsidP="00A02DF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  <w:gridSpan w:val="2"/>
          </w:tcPr>
          <w:p w:rsidR="00E03E29" w:rsidRDefault="00E03E29" w:rsidP="00E03E2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</w:t>
            </w:r>
            <w:r>
              <w:rPr>
                <w:rFonts w:ascii="Comic Sans MS" w:hAnsi="Comic Sans MS"/>
                <w:b/>
                <w:sz w:val="24"/>
              </w:rPr>
              <w:t>–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words Spelling Dictation</w:t>
            </w:r>
          </w:p>
          <w:p w:rsidR="00E03E29" w:rsidRDefault="00E03E29" w:rsidP="00E03E2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With an adult, complete the spelling dictation for this week’s list of words. Ask them to read out the sentences on the </w:t>
            </w:r>
            <w:r>
              <w:rPr>
                <w:rFonts w:ascii="Comic Sans MS" w:hAnsi="Comic Sans MS"/>
                <w:b/>
                <w:sz w:val="24"/>
              </w:rPr>
              <w:t>‘OUGH Week 1</w:t>
            </w:r>
            <w:r w:rsidRPr="00450EE5">
              <w:rPr>
                <w:rFonts w:ascii="Comic Sans MS" w:hAnsi="Comic Sans MS"/>
                <w:b/>
                <w:sz w:val="24"/>
              </w:rPr>
              <w:t xml:space="preserve"> Dictation</w:t>
            </w:r>
            <w:r>
              <w:rPr>
                <w:rFonts w:ascii="Comic Sans MS" w:hAnsi="Comic Sans MS"/>
                <w:b/>
                <w:sz w:val="24"/>
              </w:rPr>
              <w:t xml:space="preserve"> Sentences</w:t>
            </w:r>
            <w:r w:rsidRPr="00450EE5">
              <w:rPr>
                <w:rFonts w:ascii="Comic Sans MS" w:hAnsi="Comic Sans MS"/>
                <w:b/>
                <w:sz w:val="24"/>
              </w:rPr>
              <w:t>’ sheet</w:t>
            </w:r>
            <w:r>
              <w:rPr>
                <w:rFonts w:ascii="Comic Sans MS" w:hAnsi="Comic Sans MS"/>
                <w:sz w:val="24"/>
              </w:rPr>
              <w:t xml:space="preserve"> - just like 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normally does! Write down each sentence in your yellow book and underline/circle/highlight the target spelling word. </w:t>
            </w:r>
          </w:p>
          <w:p w:rsidR="00E03E29" w:rsidRDefault="00E03E29" w:rsidP="00E03E2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Afterwards, go through the correct answers together and mark your work. Remember to check that your handwriting joins are clear </w:t>
            </w:r>
            <w:r>
              <w:rPr>
                <w:rFonts w:ascii="Comic Sans MS" w:hAnsi="Comic Sans MS"/>
                <w:sz w:val="24"/>
              </w:rPr>
              <w:lastRenderedPageBreak/>
              <w:t xml:space="preserve">and that you have used punctuation marks accurately. Record your score out of 10 and email 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let her know how you did!</w:t>
            </w:r>
          </w:p>
          <w:p w:rsidR="00A02DFE" w:rsidRPr="00E03E29" w:rsidRDefault="00E03E29" w:rsidP="00E03E29">
            <w:pPr>
              <w:rPr>
                <w:rFonts w:ascii="Comic Sans MS" w:hAnsi="Comic Sans MS"/>
                <w:color w:val="0000FF"/>
                <w:sz w:val="24"/>
              </w:rPr>
            </w:pPr>
            <w:hyperlink r:id="rId10" w:history="1">
              <w:r w:rsidRPr="002007ED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2007ED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</w:tc>
      </w:tr>
      <w:tr w:rsidR="00A02DFE" w:rsidRPr="002A17D3" w:rsidTr="00B6181D">
        <w:trPr>
          <w:trHeight w:val="980"/>
        </w:trPr>
        <w:tc>
          <w:tcPr>
            <w:tcW w:w="2268" w:type="dxa"/>
          </w:tcPr>
          <w:p w:rsidR="00A02DFE" w:rsidRPr="002A17D3" w:rsidRDefault="00A02DFE" w:rsidP="00A02DF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655" w:type="dxa"/>
            <w:gridSpan w:val="2"/>
          </w:tcPr>
          <w:p w:rsidR="00E03E29" w:rsidRDefault="00E03E29" w:rsidP="00E03E2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ENGLISH – FREE CHOICE FRIDAY returns!</w:t>
            </w:r>
          </w:p>
          <w:p w:rsidR="00E03E29" w:rsidRPr="004468B9" w:rsidRDefault="00E03E29" w:rsidP="00E03E29">
            <w:pPr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/>
                <w:sz w:val="24"/>
              </w:rPr>
              <w:t xml:space="preserve">Click here to watch the </w:t>
            </w:r>
            <w:r>
              <w:rPr>
                <w:rFonts w:ascii="Comic Sans MS" w:hAnsi="Comic Sans MS"/>
                <w:b/>
                <w:sz w:val="24"/>
              </w:rPr>
              <w:t>‘Playmate</w:t>
            </w:r>
            <w:r w:rsidRPr="005E2309">
              <w:rPr>
                <w:rFonts w:ascii="Comic Sans MS" w:hAnsi="Comic Sans MS"/>
                <w:b/>
                <w:sz w:val="24"/>
              </w:rPr>
              <w:t>’ animation</w:t>
            </w:r>
            <w:r>
              <w:rPr>
                <w:rFonts w:ascii="Comic Sans MS" w:hAnsi="Comic Sans MS"/>
                <w:sz w:val="24"/>
              </w:rPr>
              <w:t xml:space="preserve"> on YouTube:</w:t>
            </w:r>
            <w:r w:rsidRPr="005E2309">
              <w:t xml:space="preserve"> </w:t>
            </w:r>
            <w:hyperlink r:id="rId11" w:history="1">
              <w:r w:rsidRPr="004468B9">
                <w:rPr>
                  <w:rFonts w:ascii="Comic Sans MS" w:hAnsi="Comic Sans MS"/>
                  <w:color w:val="0000FF"/>
                  <w:sz w:val="22"/>
                  <w:u w:val="single"/>
                </w:rPr>
                <w:t>https://www.youtube.com/watch?v=2fR9HqilmKM</w:t>
              </w:r>
            </w:hyperlink>
          </w:p>
          <w:p w:rsidR="00E03E29" w:rsidRPr="004468B9" w:rsidRDefault="00E03E29" w:rsidP="00E03E29">
            <w:pPr>
              <w:rPr>
                <w:sz w:val="12"/>
              </w:rPr>
            </w:pPr>
          </w:p>
          <w:p w:rsidR="00E03E29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Now, choose a writing task to complete, from the list below. Try to write independently (on your own) using the </w:t>
            </w:r>
            <w:r w:rsidRPr="009240C6">
              <w:rPr>
                <w:rStyle w:val="Hyperlink"/>
                <w:rFonts w:ascii="Comic Sans MS" w:hAnsi="Comic Sans MS"/>
                <w:b/>
                <w:color w:val="auto"/>
                <w:sz w:val="24"/>
                <w:u w:val="none"/>
              </w:rPr>
              <w:t>Year 5 Writing Mats</w:t>
            </w:r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 to help you think about which grammar skills and vocabulary to include: </w:t>
            </w:r>
          </w:p>
          <w:p w:rsidR="00E03E29" w:rsidRPr="009240C6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E03E29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</w:rPr>
              <w:t>‘Playmate’ Writing Tasks</w:t>
            </w:r>
          </w:p>
          <w:p w:rsidR="00E03E29" w:rsidRPr="0002175B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</w:rPr>
            </w:pPr>
          </w:p>
          <w:p w:rsidR="00E03E29" w:rsidRPr="002007ED" w:rsidRDefault="00E03E29" w:rsidP="00E03E29">
            <w:pPr>
              <w:pStyle w:val="ListParagraph"/>
              <w:numPr>
                <w:ilvl w:val="0"/>
                <w:numId w:val="5"/>
              </w:numPr>
              <w:tabs>
                <w:tab w:val="left" w:pos="5638"/>
              </w:tabs>
              <w:rPr>
                <w:rFonts w:ascii="Comic Sans MS" w:hAnsi="Comic Sans MS"/>
                <w:sz w:val="24"/>
                <w:u w:val="single"/>
              </w:rPr>
            </w:pPr>
            <w:r w:rsidRPr="002007ED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The animation opens with a quote from </w:t>
            </w:r>
            <w:r w:rsidRPr="002007ED">
              <w:rPr>
                <w:rFonts w:ascii="Comic Sans MS" w:hAnsi="Comic Sans MS" w:cs="Arial"/>
                <w:i/>
                <w:sz w:val="22"/>
                <w:szCs w:val="24"/>
                <w:lang w:eastAsia="en-GB"/>
              </w:rPr>
              <w:t>‘Toy Story’</w:t>
            </w:r>
            <w:r w:rsidRPr="002007ED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. How are the two films similar? Different? Think about the characters, setting and events that happen. Create an </w:t>
            </w:r>
            <w:r w:rsidRPr="002007ED">
              <w:rPr>
                <w:rFonts w:ascii="Comic Sans MS" w:hAnsi="Comic Sans MS" w:cs="Arial"/>
                <w:b/>
                <w:sz w:val="22"/>
                <w:szCs w:val="24"/>
                <w:lang w:eastAsia="en-GB"/>
              </w:rPr>
              <w:t>online Venn Diagram</w:t>
            </w:r>
            <w:r w:rsidRPr="002007ED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 to compare ‘</w:t>
            </w:r>
            <w:r w:rsidRPr="002007ED">
              <w:rPr>
                <w:rFonts w:ascii="Comic Sans MS" w:hAnsi="Comic Sans MS" w:cs="Arial"/>
                <w:i/>
                <w:sz w:val="22"/>
                <w:szCs w:val="24"/>
                <w:lang w:eastAsia="en-GB"/>
              </w:rPr>
              <w:t>Playmate</w:t>
            </w:r>
            <w:r w:rsidRPr="002007ED">
              <w:rPr>
                <w:rFonts w:ascii="Comic Sans MS" w:hAnsi="Comic Sans MS" w:cs="Arial"/>
                <w:sz w:val="22"/>
                <w:szCs w:val="24"/>
                <w:lang w:eastAsia="en-GB"/>
              </w:rPr>
              <w:t>’ and ‘</w:t>
            </w:r>
            <w:r w:rsidRPr="002007ED">
              <w:rPr>
                <w:rFonts w:ascii="Comic Sans MS" w:hAnsi="Comic Sans MS" w:cs="Arial"/>
                <w:i/>
                <w:sz w:val="22"/>
                <w:szCs w:val="24"/>
                <w:lang w:eastAsia="en-GB"/>
              </w:rPr>
              <w:t>Toy Story’</w:t>
            </w:r>
            <w:r w:rsidRPr="002007ED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: </w:t>
            </w:r>
            <w:hyperlink r:id="rId12" w:history="1">
              <w:r w:rsidRPr="002007ED">
                <w:rPr>
                  <w:rStyle w:val="Hyperlink"/>
                  <w:rFonts w:ascii="Comic Sans MS" w:hAnsi="Comic Sans MS"/>
                  <w:color w:val="0000FF"/>
                  <w:sz w:val="22"/>
                </w:rPr>
                <w:t>https://www.classtools.net/Venn</w:t>
              </w:r>
              <w:r w:rsidRPr="002007ED">
                <w:rPr>
                  <w:rStyle w:val="Hyperlink"/>
                  <w:color w:val="0000FF"/>
                </w:rPr>
                <w:t>/</w:t>
              </w:r>
            </w:hyperlink>
            <w:r w:rsidRPr="002007ED">
              <w:rPr>
                <w:rFonts w:ascii="Comic Sans MS" w:hAnsi="Comic Sans MS" w:cs="Arial"/>
                <w:color w:val="0000FF"/>
                <w:sz w:val="22"/>
                <w:szCs w:val="24"/>
                <w:lang w:eastAsia="en-GB"/>
              </w:rPr>
              <w:t xml:space="preserve"> </w:t>
            </w:r>
          </w:p>
          <w:p w:rsidR="00E03E29" w:rsidRPr="000D1E87" w:rsidRDefault="00E03E29" w:rsidP="00E03E29">
            <w:pPr>
              <w:pStyle w:val="ListParagraph"/>
              <w:numPr>
                <w:ilvl w:val="0"/>
                <w:numId w:val="5"/>
              </w:numPr>
              <w:tabs>
                <w:tab w:val="left" w:pos="5638"/>
              </w:tabs>
              <w:rPr>
                <w:rFonts w:ascii="Comic Sans MS" w:hAnsi="Comic Sans MS"/>
                <w:sz w:val="24"/>
                <w:u w:val="single"/>
              </w:rPr>
            </w:pP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>Pick a scene(s) from the film and write some dialogue for it.</w:t>
            </w:r>
          </w:p>
          <w:p w:rsidR="00E03E29" w:rsidRPr="00A842D4" w:rsidRDefault="00E03E29" w:rsidP="00E03E29">
            <w:pPr>
              <w:pStyle w:val="ListParagraph"/>
              <w:numPr>
                <w:ilvl w:val="0"/>
                <w:numId w:val="5"/>
              </w:numPr>
              <w:tabs>
                <w:tab w:val="left" w:pos="5638"/>
              </w:tabs>
              <w:rPr>
                <w:rFonts w:ascii="Comic Sans MS" w:hAnsi="Comic Sans MS"/>
                <w:sz w:val="24"/>
                <w:u w:val="single"/>
              </w:rPr>
            </w:pP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Map out either the boy or the robot’s feelings from the start of the story to the end. You can use the </w:t>
            </w:r>
            <w:r w:rsidRPr="00A842D4">
              <w:rPr>
                <w:rFonts w:ascii="Comic Sans MS" w:hAnsi="Comic Sans MS" w:cs="Arial"/>
                <w:b/>
                <w:sz w:val="22"/>
                <w:szCs w:val="24"/>
                <w:lang w:eastAsia="en-GB"/>
              </w:rPr>
              <w:t xml:space="preserve">Character Feelings Graph worksheet </w:t>
            </w: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>or draw your own.</w:t>
            </w:r>
          </w:p>
          <w:p w:rsidR="00E03E29" w:rsidRPr="0002175B" w:rsidRDefault="00E03E29" w:rsidP="00E03E29">
            <w:pPr>
              <w:pStyle w:val="ListParagraph"/>
              <w:numPr>
                <w:ilvl w:val="0"/>
                <w:numId w:val="5"/>
              </w:numPr>
              <w:tabs>
                <w:tab w:val="left" w:pos="5638"/>
              </w:tabs>
              <w:rPr>
                <w:rFonts w:ascii="Comic Sans MS" w:hAnsi="Comic Sans MS"/>
                <w:sz w:val="24"/>
                <w:u w:val="single"/>
              </w:rPr>
            </w:pPr>
            <w:r w:rsidRPr="0002175B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Retell the film as a story in either the first (I) or third person (invent some </w:t>
            </w: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character </w:t>
            </w:r>
            <w:r w:rsidRPr="0002175B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names). </w:t>
            </w:r>
          </w:p>
          <w:p w:rsidR="00E03E29" w:rsidRPr="0002175B" w:rsidRDefault="00E03E29" w:rsidP="00E03E29">
            <w:pPr>
              <w:pStyle w:val="ListParagraph"/>
              <w:numPr>
                <w:ilvl w:val="0"/>
                <w:numId w:val="5"/>
              </w:numPr>
              <w:tabs>
                <w:tab w:val="left" w:pos="5638"/>
              </w:tabs>
              <w:rPr>
                <w:rFonts w:ascii="Comic Sans MS" w:hAnsi="Comic Sans MS"/>
                <w:sz w:val="24"/>
                <w:u w:val="single"/>
              </w:rPr>
            </w:pPr>
            <w:r w:rsidRPr="0002175B">
              <w:rPr>
                <w:rFonts w:ascii="Comic Sans MS" w:hAnsi="Comic Sans MS" w:cs="Arial"/>
                <w:sz w:val="22"/>
                <w:szCs w:val="24"/>
                <w:lang w:eastAsia="en-GB"/>
              </w:rPr>
              <w:t xml:space="preserve">Write </w:t>
            </w:r>
            <w:r>
              <w:rPr>
                <w:rFonts w:ascii="Comic Sans MS" w:hAnsi="Comic Sans MS" w:cs="Arial"/>
                <w:sz w:val="22"/>
                <w:szCs w:val="24"/>
                <w:lang w:eastAsia="en-GB"/>
              </w:rPr>
              <w:t>a new story about an adventure the robot goes on.</w:t>
            </w:r>
          </w:p>
          <w:p w:rsidR="00E03E29" w:rsidRPr="0002175B" w:rsidRDefault="00E03E29" w:rsidP="00E03E29">
            <w:pPr>
              <w:pStyle w:val="ListParagraph"/>
              <w:tabs>
                <w:tab w:val="left" w:pos="5638"/>
              </w:tabs>
              <w:rPr>
                <w:rFonts w:ascii="Comic Sans MS" w:hAnsi="Comic Sans MS"/>
                <w:sz w:val="12"/>
                <w:u w:val="single"/>
              </w:rPr>
            </w:pPr>
          </w:p>
          <w:p w:rsidR="00E03E29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</w:pPr>
            <w:r w:rsidRPr="009240C6"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Don’t forget to spend some time proofreading </w:t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(call the ‘COPS’) </w:t>
            </w:r>
            <w:r w:rsidRPr="009240C6"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and then editing/improving </w:t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>your writing (using your ‘ARMS’) afterwards.</w:t>
            </w:r>
          </w:p>
          <w:p w:rsidR="00E03E29" w:rsidRPr="0045781A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E03E29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523C836" wp14:editId="38C49D0E">
                  <wp:extent cx="1932708" cy="2322576"/>
                  <wp:effectExtent l="0" t="0" r="0" b="1905"/>
                  <wp:docPr id="1" name="Picture 1" descr="Writers Workshop: Revising (ARMS) &amp; Editing (COPS) |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riters Workshop: Revising (ARMS) &amp; Editing (COPS) | Teaching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319" cy="2329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Hyperlink"/>
                <w:rFonts w:ascii="Comic Sans MS" w:hAnsi="Comic Sans MS"/>
                <w:color w:val="auto"/>
                <w:sz w:val="22"/>
                <w:u w:val="none"/>
              </w:rPr>
              <w:t xml:space="preserve">  </w:t>
            </w:r>
            <w:r>
              <w:rPr>
                <w:noProof/>
                <w:lang w:eastAsia="en-GB"/>
              </w:rPr>
              <w:drawing>
                <wp:inline distT="0" distB="0" distL="0" distR="0" wp14:anchorId="69C9E8F7" wp14:editId="01FB457E">
                  <wp:extent cx="1940317" cy="2331720"/>
                  <wp:effectExtent l="0" t="0" r="3175" b="0"/>
                  <wp:docPr id="3" name="Picture 3" descr="Writers Workshop: Revising (ARMS) &amp; Editing (COPS) | 3rd Grad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riters Workshop: Revising (ARMS) &amp; Editing (COPS) | 3rd Grad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506" cy="2339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E29" w:rsidRPr="00D13518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12"/>
                <w:u w:val="none"/>
              </w:rPr>
            </w:pPr>
          </w:p>
          <w:p w:rsidR="00E03E29" w:rsidRPr="00D13518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Impress Miss </w:t>
            </w:r>
            <w:proofErr w:type="spellStart"/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>Murfin</w:t>
            </w:r>
            <w:proofErr w:type="spellEnd"/>
            <w:r>
              <w:rPr>
                <w:rStyle w:val="Hyperlink"/>
                <w:rFonts w:ascii="Comic Sans MS" w:hAnsi="Comic Sans MS"/>
                <w:color w:val="auto"/>
                <w:sz w:val="24"/>
                <w:u w:val="none"/>
              </w:rPr>
              <w:t xml:space="preserve"> with your writing skills and send your finished pieces to: </w:t>
            </w:r>
            <w:hyperlink r:id="rId15" w:history="1">
              <w:r w:rsidRPr="00D13518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D13518">
              <w:rPr>
                <w:rStyle w:val="Hyperlink"/>
                <w:rFonts w:ascii="Comic Sans MS" w:hAnsi="Comic Sans MS"/>
                <w:color w:val="0000FF"/>
                <w:sz w:val="24"/>
                <w:u w:val="none"/>
              </w:rPr>
              <w:t xml:space="preserve"> </w:t>
            </w:r>
          </w:p>
          <w:p w:rsidR="00E03E29" w:rsidRDefault="00E03E29" w:rsidP="00E03E2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FF0000"/>
                <w:sz w:val="24"/>
              </w:rPr>
            </w:pPr>
          </w:p>
          <w:p w:rsidR="00AE4049" w:rsidRPr="00AE4049" w:rsidRDefault="00E03E29" w:rsidP="00E03E29">
            <w:pPr>
              <w:rPr>
                <w:rFonts w:ascii="Comic Sans MS" w:hAnsi="Comic Sans MS"/>
                <w:sz w:val="24"/>
              </w:rPr>
            </w:pPr>
            <w:r w:rsidRPr="00232939">
              <w:rPr>
                <w:rStyle w:val="Hyperlink"/>
                <w:rFonts w:ascii="Comic Sans MS" w:hAnsi="Comic Sans MS"/>
                <w:color w:val="FF0000"/>
                <w:sz w:val="24"/>
              </w:rPr>
              <w:t>SPAG.com Special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–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test out your grammar knowledge if you have any free time by completing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the </w:t>
            </w:r>
            <w:r>
              <w:rPr>
                <w:rStyle w:val="Hyperlink"/>
                <w:rFonts w:ascii="Comic Sans MS" w:hAnsi="Comic Sans MS"/>
                <w:b/>
                <w:color w:val="FF0000"/>
                <w:sz w:val="24"/>
                <w:u w:val="none"/>
              </w:rPr>
              <w:t>‘Grammar – Y5 (F</w:t>
            </w:r>
            <w:r w:rsidRPr="00232939">
              <w:rPr>
                <w:rStyle w:val="Hyperlink"/>
                <w:rFonts w:ascii="Comic Sans MS" w:hAnsi="Comic Sans MS"/>
                <w:b/>
                <w:color w:val="FF0000"/>
                <w:sz w:val="24"/>
                <w:u w:val="none"/>
              </w:rPr>
              <w:t>)’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activity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.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Make a note of any areas you think you need to practice/improve.</w:t>
            </w:r>
          </w:p>
        </w:tc>
      </w:tr>
      <w:tr w:rsidR="00A02DFE" w:rsidRPr="002A17D3" w:rsidTr="00C746F5">
        <w:trPr>
          <w:trHeight w:val="835"/>
        </w:trPr>
        <w:tc>
          <w:tcPr>
            <w:tcW w:w="2268" w:type="dxa"/>
          </w:tcPr>
          <w:p w:rsidR="00A02DFE" w:rsidRPr="002A17D3" w:rsidRDefault="00A02DFE" w:rsidP="00A02DFE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  <w:gridSpan w:val="2"/>
          </w:tcPr>
          <w:p w:rsidR="00A61718" w:rsidRDefault="00A61718" w:rsidP="00A61718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Get your body moving:</w:t>
            </w:r>
          </w:p>
          <w:p w:rsidR="00A02DFE" w:rsidRPr="002A17D3" w:rsidRDefault="00A61718" w:rsidP="00A6171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Play a song for a few minutes to shake off the tension from the morning. It is Friday </w:t>
            </w:r>
            <w:r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Comic Sans MS" w:hAnsi="Comic Sans MS"/>
                <w:sz w:val="24"/>
                <w:szCs w:val="24"/>
              </w:rPr>
              <w:t xml:space="preserve"> Dance around and be silly.</w:t>
            </w:r>
          </w:p>
        </w:tc>
      </w:tr>
      <w:tr w:rsidR="00A02DFE" w:rsidRPr="002A17D3" w:rsidTr="00C746F5">
        <w:trPr>
          <w:trHeight w:val="848"/>
        </w:trPr>
        <w:tc>
          <w:tcPr>
            <w:tcW w:w="2268" w:type="dxa"/>
          </w:tcPr>
          <w:p w:rsidR="00A02DFE" w:rsidRPr="002A17D3" w:rsidRDefault="00A02DFE" w:rsidP="00A02DFE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  <w:gridSpan w:val="2"/>
          </w:tcPr>
          <w:p w:rsidR="000D5D66" w:rsidRDefault="000D5D66" w:rsidP="000D5D6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MUSIC </w:t>
            </w:r>
          </w:p>
          <w:p w:rsidR="000D5D66" w:rsidRPr="007F0766" w:rsidRDefault="00E03E29" w:rsidP="000D5D66">
            <w:pPr>
              <w:rPr>
                <w:rFonts w:ascii="Comic Sans MS" w:hAnsi="Comic Sans MS"/>
                <w:sz w:val="24"/>
                <w:szCs w:val="24"/>
              </w:rPr>
            </w:pPr>
            <w:hyperlink r:id="rId16" w:history="1">
              <w:r w:rsidR="000D5D66" w:rsidRPr="007F076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https://www.bbc.co.uk/teach/ten-pieces/ten-pieces-at-home/zjy3382</w:t>
              </w:r>
            </w:hyperlink>
          </w:p>
          <w:p w:rsidR="000D5D66" w:rsidRPr="000D5D66" w:rsidRDefault="000D5D66" w:rsidP="000D5D66">
            <w:pPr>
              <w:pStyle w:val="Heading2"/>
              <w:shd w:val="clear" w:color="auto" w:fill="FFFFFF"/>
              <w:textAlignment w:val="top"/>
              <w:outlineLvl w:val="1"/>
              <w:rPr>
                <w:rFonts w:ascii="Comic Sans MS" w:hAnsi="Comic Sans MS" w:cs="Arial"/>
                <w:sz w:val="24"/>
                <w:szCs w:val="24"/>
              </w:rPr>
            </w:pPr>
            <w:r w:rsidRPr="000D5D66">
              <w:rPr>
                <w:rFonts w:ascii="Comic Sans MS" w:hAnsi="Comic Sans MS" w:cs="Arial"/>
                <w:sz w:val="24"/>
                <w:szCs w:val="24"/>
              </w:rPr>
              <w:t>This week: Create your own 3D sculpture...</w:t>
            </w:r>
          </w:p>
          <w:p w:rsidR="000D5D66" w:rsidRPr="000D5D66" w:rsidRDefault="000D5D66" w:rsidP="000D5D66">
            <w:pPr>
              <w:pStyle w:val="blocks-text-blockparagraph"/>
              <w:shd w:val="clear" w:color="auto" w:fill="FFFFFF"/>
              <w:spacing w:before="0" w:beforeAutospacing="0" w:after="0" w:afterAutospacing="0"/>
              <w:textAlignment w:val="top"/>
              <w:rPr>
                <w:rFonts w:ascii="Comic Sans MS" w:hAnsi="Comic Sans MS" w:cs="Arial"/>
              </w:rPr>
            </w:pPr>
            <w:r w:rsidRPr="000D5D66">
              <w:rPr>
                <w:rFonts w:ascii="Comic Sans MS" w:hAnsi="Comic Sans MS" w:cs="Arial"/>
              </w:rPr>
              <w:t>Get arty with Amy Leung as she shows you how to create your own 3D sculpture inspired by Anna Clyne’s </w:t>
            </w:r>
            <w:r w:rsidRPr="000D5D66">
              <w:rPr>
                <w:rStyle w:val="Emphasis"/>
                <w:rFonts w:ascii="Comic Sans MS" w:hAnsi="Comic Sans MS" w:cs="Arial"/>
              </w:rPr>
              <w:t>Night Ferry</w:t>
            </w:r>
            <w:r w:rsidRPr="000D5D66">
              <w:rPr>
                <w:rFonts w:ascii="Comic Sans MS" w:hAnsi="Comic Sans MS" w:cs="Arial"/>
              </w:rPr>
              <w:t>!</w:t>
            </w:r>
          </w:p>
          <w:p w:rsidR="000D5D66" w:rsidRPr="000D5D66" w:rsidRDefault="000D5D66" w:rsidP="000D5D66">
            <w:pPr>
              <w:pStyle w:val="Heading2"/>
              <w:shd w:val="clear" w:color="auto" w:fill="FFFFFF"/>
              <w:textAlignment w:val="top"/>
              <w:outlineLvl w:val="1"/>
              <w:rPr>
                <w:rFonts w:ascii="Comic Sans MS" w:hAnsi="Comic Sans MS" w:cs="Arial"/>
                <w:sz w:val="24"/>
                <w:szCs w:val="24"/>
              </w:rPr>
            </w:pPr>
            <w:r w:rsidRPr="000D5D66">
              <w:rPr>
                <w:rFonts w:ascii="Comic Sans MS" w:hAnsi="Comic Sans MS" w:cs="Arial"/>
                <w:sz w:val="24"/>
                <w:szCs w:val="24"/>
              </w:rPr>
              <w:t>First...</w:t>
            </w:r>
          </w:p>
          <w:p w:rsidR="000D5D66" w:rsidRPr="000D5D66" w:rsidRDefault="000D5D66" w:rsidP="000D5D66">
            <w:pPr>
              <w:pStyle w:val="blocks-text-blockparagraph"/>
              <w:shd w:val="clear" w:color="auto" w:fill="FFFFFF"/>
              <w:spacing w:before="0" w:beforeAutospacing="0" w:after="0" w:afterAutospacing="0"/>
              <w:textAlignment w:val="top"/>
              <w:rPr>
                <w:rFonts w:ascii="Comic Sans MS" w:hAnsi="Comic Sans MS" w:cs="Arial"/>
              </w:rPr>
            </w:pPr>
            <w:r w:rsidRPr="000D5D66">
              <w:rPr>
                <w:rFonts w:ascii="Comic Sans MS" w:hAnsi="Comic Sans MS" w:cs="Arial"/>
              </w:rPr>
              <w:t>Watch Doc Brown as he plunges into the darkest depths of the ocean with Anna Clyne's stormy </w:t>
            </w:r>
            <w:r w:rsidRPr="000D5D66">
              <w:rPr>
                <w:rStyle w:val="Emphasis"/>
                <w:rFonts w:ascii="Comic Sans MS" w:hAnsi="Comic Sans MS" w:cs="Arial"/>
              </w:rPr>
              <w:t>Night Ferry</w:t>
            </w:r>
            <w:r w:rsidRPr="000D5D66">
              <w:rPr>
                <w:rFonts w:ascii="Comic Sans MS" w:hAnsi="Comic Sans MS" w:cs="Arial"/>
              </w:rPr>
              <w:t>. Discover how she composed her music by picking up a paint brush instead of writing music notes on paper!</w:t>
            </w:r>
          </w:p>
          <w:p w:rsidR="000D5D66" w:rsidRPr="000D5D66" w:rsidRDefault="000D5D66" w:rsidP="000D5D66">
            <w:pPr>
              <w:pStyle w:val="Heading2"/>
              <w:shd w:val="clear" w:color="auto" w:fill="FFFFFF"/>
              <w:textAlignment w:val="top"/>
              <w:outlineLvl w:val="1"/>
              <w:rPr>
                <w:rFonts w:ascii="Comic Sans MS" w:hAnsi="Comic Sans MS" w:cs="Arial"/>
                <w:sz w:val="24"/>
                <w:szCs w:val="24"/>
              </w:rPr>
            </w:pPr>
            <w:r w:rsidRPr="000D5D66">
              <w:rPr>
                <w:rFonts w:ascii="Comic Sans MS" w:hAnsi="Comic Sans MS" w:cs="Arial"/>
                <w:sz w:val="24"/>
                <w:szCs w:val="24"/>
              </w:rPr>
              <w:t>Then...</w:t>
            </w:r>
          </w:p>
          <w:p w:rsidR="000D5D66" w:rsidRPr="000D5D66" w:rsidRDefault="000D5D66" w:rsidP="000D5D66">
            <w:pPr>
              <w:pStyle w:val="blocks-text-blockparagraph"/>
              <w:shd w:val="clear" w:color="auto" w:fill="FFFFFF"/>
              <w:spacing w:before="0" w:beforeAutospacing="0" w:after="0" w:afterAutospacing="0"/>
              <w:textAlignment w:val="top"/>
              <w:rPr>
                <w:rFonts w:ascii="Comic Sans MS" w:hAnsi="Comic Sans MS" w:cs="Arial"/>
              </w:rPr>
            </w:pPr>
            <w:r w:rsidRPr="000D5D66">
              <w:rPr>
                <w:rFonts w:ascii="Comic Sans MS" w:hAnsi="Comic Sans MS" w:cs="Arial"/>
              </w:rPr>
              <w:t>Using materials you might find around your home, follow artist Amy Leung's step-by-step guide on how to create a sculpture using </w:t>
            </w:r>
            <w:r w:rsidRPr="000D5D66">
              <w:rPr>
                <w:rStyle w:val="Emphasis"/>
                <w:rFonts w:ascii="Comic Sans MS" w:hAnsi="Comic Sans MS" w:cs="Arial"/>
              </w:rPr>
              <w:t>Night Ferry</w:t>
            </w:r>
            <w:r w:rsidRPr="000D5D66">
              <w:rPr>
                <w:rFonts w:ascii="Comic Sans MS" w:hAnsi="Comic Sans MS" w:cs="Arial"/>
              </w:rPr>
              <w:t> to inspire shapes, patterns and textures .</w:t>
            </w:r>
          </w:p>
          <w:p w:rsidR="000D5D66" w:rsidRPr="000D5D66" w:rsidRDefault="000D5D66" w:rsidP="000D5D66">
            <w:pPr>
              <w:pStyle w:val="Heading2"/>
              <w:shd w:val="clear" w:color="auto" w:fill="FFFFFF"/>
              <w:textAlignment w:val="top"/>
              <w:outlineLvl w:val="1"/>
              <w:rPr>
                <w:rFonts w:ascii="Comic Sans MS" w:hAnsi="Comic Sans MS" w:cs="Arial"/>
                <w:sz w:val="24"/>
                <w:szCs w:val="24"/>
              </w:rPr>
            </w:pPr>
            <w:r w:rsidRPr="000D5D66">
              <w:rPr>
                <w:rFonts w:ascii="Comic Sans MS" w:hAnsi="Comic Sans MS" w:cs="Arial"/>
                <w:sz w:val="24"/>
                <w:szCs w:val="24"/>
              </w:rPr>
              <w:t>Finally..</w:t>
            </w:r>
          </w:p>
          <w:p w:rsidR="00A02DFE" w:rsidRPr="00B6181D" w:rsidRDefault="000D5D66" w:rsidP="000D5D66">
            <w:pPr>
              <w:rPr>
                <w:rFonts w:ascii="Comic Sans MS" w:hAnsi="Comic Sans MS"/>
                <w:sz w:val="24"/>
              </w:rPr>
            </w:pPr>
            <w:r w:rsidRPr="000D5D66">
              <w:rPr>
                <w:rFonts w:ascii="Comic Sans MS" w:hAnsi="Comic Sans MS" w:cs="Arial"/>
                <w:sz w:val="24"/>
                <w:szCs w:val="24"/>
              </w:rPr>
              <w:t>Ask an adult to help you upload a photo of your sculpture to the Ten Pieces website for a chance to have it featured in the Ten Pieces </w:t>
            </w:r>
            <w:hyperlink r:id="rId17" w:history="1">
              <w:r w:rsidRPr="000D5D66">
                <w:rPr>
                  <w:rStyle w:val="Hyperlink"/>
                  <w:rFonts w:ascii="Comic Sans MS" w:hAnsi="Comic Sans MS" w:cs="Arial"/>
                  <w:b/>
                  <w:bCs/>
                  <w:color w:val="auto"/>
                  <w:sz w:val="24"/>
                  <w:szCs w:val="24"/>
                </w:rPr>
                <w:t>online showcase</w:t>
              </w:r>
            </w:hyperlink>
          </w:p>
        </w:tc>
      </w:tr>
      <w:tr w:rsidR="00AE4049" w:rsidRPr="002A17D3" w:rsidTr="00C746F5">
        <w:trPr>
          <w:trHeight w:val="833"/>
        </w:trPr>
        <w:tc>
          <w:tcPr>
            <w:tcW w:w="2268" w:type="dxa"/>
          </w:tcPr>
          <w:p w:rsidR="00AE4049" w:rsidRPr="002A17D3" w:rsidRDefault="00AE4049" w:rsidP="00AE4049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  <w:gridSpan w:val="2"/>
          </w:tcPr>
          <w:p w:rsidR="00AE4049" w:rsidRPr="00816F78" w:rsidRDefault="00AE4049" w:rsidP="00AE4049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Plan your Weekend</w:t>
            </w:r>
          </w:p>
          <w:p w:rsidR="00AE4049" w:rsidRPr="00816F78" w:rsidRDefault="00AE4049" w:rsidP="00AE4049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Create an itinerary for you and your family with timings for the weekend starting from Friday evening until Sunday evening.</w:t>
            </w:r>
          </w:p>
          <w:p w:rsidR="00AE4049" w:rsidRPr="00816F78" w:rsidRDefault="00AE4049" w:rsidP="00AE404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 may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 include things like movie night, lunchtime, crafts, exercise, reading, making dinner, chill and chat and of course, bedtime.</w:t>
            </w:r>
          </w:p>
          <w:p w:rsidR="00AE4049" w:rsidRPr="00816F78" w:rsidRDefault="00AE4049" w:rsidP="00AE4049">
            <w:pPr>
              <w:tabs>
                <w:tab w:val="left" w:pos="0"/>
              </w:tabs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Let us know if you’ve managed to stick to it </w:t>
            </w:r>
            <w:r w:rsidRPr="00816F7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D4169"/>
    <w:multiLevelType w:val="hybridMultilevel"/>
    <w:tmpl w:val="25ACB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35169"/>
    <w:multiLevelType w:val="hybridMultilevel"/>
    <w:tmpl w:val="BA609442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127CA0"/>
    <w:multiLevelType w:val="hybridMultilevel"/>
    <w:tmpl w:val="9EE40CD8"/>
    <w:lvl w:ilvl="0" w:tplc="08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2175B"/>
    <w:rsid w:val="00093C7B"/>
    <w:rsid w:val="000D1E87"/>
    <w:rsid w:val="000D393D"/>
    <w:rsid w:val="000D5D66"/>
    <w:rsid w:val="001126F5"/>
    <w:rsid w:val="001149CF"/>
    <w:rsid w:val="00131C6B"/>
    <w:rsid w:val="001A5A1E"/>
    <w:rsid w:val="001D1250"/>
    <w:rsid w:val="001E4092"/>
    <w:rsid w:val="002007ED"/>
    <w:rsid w:val="0023186D"/>
    <w:rsid w:val="002A17D3"/>
    <w:rsid w:val="002B7315"/>
    <w:rsid w:val="00300EB5"/>
    <w:rsid w:val="00311AAA"/>
    <w:rsid w:val="003368CF"/>
    <w:rsid w:val="00371D8F"/>
    <w:rsid w:val="003B2D51"/>
    <w:rsid w:val="003C4EBB"/>
    <w:rsid w:val="003C56BE"/>
    <w:rsid w:val="003F3F87"/>
    <w:rsid w:val="004468B9"/>
    <w:rsid w:val="00450EE5"/>
    <w:rsid w:val="0053219D"/>
    <w:rsid w:val="005E615C"/>
    <w:rsid w:val="0064618C"/>
    <w:rsid w:val="006C0730"/>
    <w:rsid w:val="00764E78"/>
    <w:rsid w:val="007C14DD"/>
    <w:rsid w:val="007C6C34"/>
    <w:rsid w:val="00833696"/>
    <w:rsid w:val="008612CD"/>
    <w:rsid w:val="008840C7"/>
    <w:rsid w:val="008D2B81"/>
    <w:rsid w:val="009A1B86"/>
    <w:rsid w:val="00A02DFE"/>
    <w:rsid w:val="00A501C0"/>
    <w:rsid w:val="00A61718"/>
    <w:rsid w:val="00A842D4"/>
    <w:rsid w:val="00AA638E"/>
    <w:rsid w:val="00AE4049"/>
    <w:rsid w:val="00B143D8"/>
    <w:rsid w:val="00B21EF7"/>
    <w:rsid w:val="00B544EB"/>
    <w:rsid w:val="00B556F2"/>
    <w:rsid w:val="00B6181D"/>
    <w:rsid w:val="00B9242C"/>
    <w:rsid w:val="00BB0B81"/>
    <w:rsid w:val="00C13FE9"/>
    <w:rsid w:val="00C746F5"/>
    <w:rsid w:val="00CA1DE6"/>
    <w:rsid w:val="00CF0BFD"/>
    <w:rsid w:val="00DC1A96"/>
    <w:rsid w:val="00E03E29"/>
    <w:rsid w:val="00E10B4F"/>
    <w:rsid w:val="00E5705B"/>
    <w:rsid w:val="00E80FEB"/>
    <w:rsid w:val="00F37C6D"/>
    <w:rsid w:val="00F71F63"/>
    <w:rsid w:val="00FC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00CDA71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blocks-text-blockparagraph">
    <w:name w:val="blocks-text-block__paragraph"/>
    <w:basedOn w:val="Normal"/>
    <w:rsid w:val="000D5D6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0D5D66"/>
    <w:rPr>
      <w:i/>
      <w:iCs/>
    </w:rPr>
  </w:style>
  <w:style w:type="character" w:customStyle="1" w:styleId="markqqs2i5kx1">
    <w:name w:val="markqqs2i5kx1"/>
    <w:basedOn w:val="DefaultParagraphFont"/>
    <w:rsid w:val="00E03E29"/>
  </w:style>
  <w:style w:type="character" w:customStyle="1" w:styleId="markcdxvvl93q">
    <w:name w:val="markcdxvvl93q"/>
    <w:basedOn w:val="DefaultParagraphFont"/>
    <w:rsid w:val="00E03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3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nspcc/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classtools.net/Venn/" TargetMode="External"/><Relationship Id="rId17" Type="http://schemas.openxmlformats.org/officeDocument/2006/relationships/hyperlink" Target="https://www.bbc.co.uk/teach/ten-pieces/ten-pieces-at-home-showcase/znk88x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bc.co.uk/teach/ten-pieces/ten-pieces-at-home/zjy3382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youtube.com/watch?v=2fR9HqilmKM" TargetMode="External"/><Relationship Id="rId5" Type="http://schemas.openxmlformats.org/officeDocument/2006/relationships/image" Target="media/image1.wmf"/><Relationship Id="rId15" Type="http://schemas.openxmlformats.org/officeDocument/2006/relationships/hyperlink" Target="mailto:cmurfin@thomasrussell-junior.staffs.sch.uk" TargetMode="External"/><Relationship Id="rId10" Type="http://schemas.openxmlformats.org/officeDocument/2006/relationships/hyperlink" Target="mailto:cmurfin@thomasrussell-junior.staffs.sch.u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AntAndDec/?fref=mentions&amp;__xts__%5B0%5D=68.ARBAyQw_eIW7S3rVFvrljzqTG1eDcmDUr7wqfqG0ZnfYprNgv6pSN2-4bNXoQPLmR44C-SqzTjQ_a-zemHHuPAhlOqVyCdEE44b_4oyECWmaZ0G-5GcJTUyCemTy2ZCUb5VDbrEpTVP2sPD8eTjlwRMlmyIh97lc-qRq7P1xsRDPY6-ExU5z76hZYb06hiJhfo49E6S4PH-IAyDZvjJH1lrCNMmatOIlxh6FuX-p5IYlj-iQxSOGPAYdUik1AVKVEY_42VxhPHNPkHpGOxNVsZ1Gl4m2dibJcENVPXftwLkCb1gPhlAYgmELqDDEpGg1Vl5v3bCn3PxFlZS0tg&amp;__tn__=K-R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D810BA7</Template>
  <TotalTime>8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7</cp:revision>
  <dcterms:created xsi:type="dcterms:W3CDTF">2020-05-29T14:23:00Z</dcterms:created>
  <dcterms:modified xsi:type="dcterms:W3CDTF">2020-06-03T13:40:00Z</dcterms:modified>
</cp:coreProperties>
</file>